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DC0" w:rsidRDefault="00293DC0" w:rsidP="00CD2A9E">
      <w:pPr>
        <w:ind w:firstLine="720"/>
        <w:jc w:val="both"/>
      </w:pPr>
      <w:r>
        <w:t>На основу чл. 28.ст. 2. Закона о култури („Службени гласник Републике Србије“, број: 72/09, 13/16 и 30/16-испр.), чл. 32. ст.1. тач. 9)Закона о локалној самоуправи (“Службени гласник Републике Србије“, број 129/07 и 83/14-др.закон), чл. 4. ст. 1.тач. 1. и ст. 2. Одлуке о оснивању Јавне установе –Народни универзитет у Врању („Службени гласник града Врања“, број 23/11-пречишћен текст и 35/16) и чл. 32. ст.1. тач. 10) Статута града Врања („Службени гласник града Врања“, број 3/17-пречишћен текст), Скупштина града Врања, на седници одржаној 13.04.2017.године, донела је</w:t>
      </w:r>
    </w:p>
    <w:p w:rsidR="00293DC0" w:rsidRDefault="00293DC0" w:rsidP="00CD2A9E">
      <w:pPr>
        <w:jc w:val="both"/>
        <w:rPr>
          <w:sz w:val="24"/>
          <w:szCs w:val="24"/>
        </w:rPr>
      </w:pPr>
    </w:p>
    <w:p w:rsidR="00293DC0" w:rsidRDefault="00293DC0" w:rsidP="00CD2A9E">
      <w:pPr>
        <w:jc w:val="both"/>
        <w:rPr>
          <w:sz w:val="24"/>
          <w:szCs w:val="24"/>
        </w:rPr>
      </w:pPr>
    </w:p>
    <w:p w:rsidR="00293DC0" w:rsidRDefault="00293DC0" w:rsidP="00CD2A9E">
      <w:pPr>
        <w:jc w:val="both"/>
        <w:rPr>
          <w:sz w:val="24"/>
          <w:szCs w:val="24"/>
        </w:rPr>
      </w:pPr>
    </w:p>
    <w:p w:rsidR="00293DC0" w:rsidRDefault="00293DC0" w:rsidP="00CD2A9E">
      <w:pPr>
        <w:jc w:val="both"/>
        <w:rPr>
          <w:sz w:val="24"/>
          <w:szCs w:val="24"/>
        </w:rPr>
      </w:pPr>
    </w:p>
    <w:p w:rsidR="00293DC0" w:rsidRDefault="00293DC0" w:rsidP="00CD2A9E">
      <w:pPr>
        <w:jc w:val="center"/>
        <w:rPr>
          <w:b/>
        </w:rPr>
      </w:pPr>
      <w:r>
        <w:rPr>
          <w:b/>
        </w:rPr>
        <w:t>Р  Е  Ш  Е  Њ  Е</w:t>
      </w:r>
    </w:p>
    <w:p w:rsidR="00293DC0" w:rsidRDefault="00293DC0" w:rsidP="00CD2A9E">
      <w:pPr>
        <w:jc w:val="center"/>
        <w:rPr>
          <w:b/>
        </w:rPr>
      </w:pPr>
      <w:r>
        <w:rPr>
          <w:b/>
        </w:rPr>
        <w:t>О ДАВАЊУ САГЛАСНОСТИ НА СТАТУТ</w:t>
      </w:r>
    </w:p>
    <w:p w:rsidR="00293DC0" w:rsidRDefault="00293DC0" w:rsidP="00CD2A9E">
      <w:pPr>
        <w:jc w:val="center"/>
        <w:rPr>
          <w:b/>
        </w:rPr>
      </w:pPr>
      <w:r>
        <w:rPr>
          <w:b/>
        </w:rPr>
        <w:t>О ИЗМЕНАМА И ДОПУНАМА СТАТУТА</w:t>
      </w:r>
    </w:p>
    <w:p w:rsidR="00293DC0" w:rsidRDefault="00293DC0" w:rsidP="00CD2A9E">
      <w:pPr>
        <w:jc w:val="center"/>
        <w:rPr>
          <w:b/>
        </w:rPr>
      </w:pPr>
      <w:r>
        <w:rPr>
          <w:b/>
        </w:rPr>
        <w:t>ЈАВНЕ УСТАНОВЕ – НАРОДНИ УНИВЕРЗИТЕТ У ВРАЊУ</w:t>
      </w:r>
    </w:p>
    <w:p w:rsidR="00293DC0" w:rsidRDefault="00293DC0" w:rsidP="00CD2A9E">
      <w:pPr>
        <w:jc w:val="center"/>
        <w:rPr>
          <w:b/>
        </w:rPr>
      </w:pPr>
    </w:p>
    <w:p w:rsidR="00293DC0" w:rsidRDefault="00293DC0" w:rsidP="00CD2A9E">
      <w:pPr>
        <w:jc w:val="center"/>
        <w:rPr>
          <w:b/>
        </w:rPr>
      </w:pPr>
    </w:p>
    <w:p w:rsidR="00293DC0" w:rsidRDefault="00293DC0" w:rsidP="00CD2A9E">
      <w:pPr>
        <w:jc w:val="center"/>
        <w:rPr>
          <w:b/>
        </w:rPr>
      </w:pPr>
      <w:r>
        <w:rPr>
          <w:b/>
        </w:rPr>
        <w:t>Члан 1.</w:t>
      </w:r>
    </w:p>
    <w:p w:rsidR="00293DC0" w:rsidRDefault="00293DC0" w:rsidP="00CD2A9E">
      <w:pPr>
        <w:jc w:val="center"/>
        <w:rPr>
          <w:b/>
        </w:rPr>
      </w:pPr>
    </w:p>
    <w:p w:rsidR="00293DC0" w:rsidRDefault="00293DC0" w:rsidP="00CD2A9E">
      <w:pPr>
        <w:jc w:val="both"/>
      </w:pPr>
      <w:r>
        <w:rPr>
          <w:sz w:val="24"/>
          <w:szCs w:val="24"/>
        </w:rPr>
        <w:tab/>
      </w:r>
      <w:r>
        <w:t>ДАЈЕ СЕ сагласност на Статут о изменама и допунама Статута Јавне установе- Народни универзитет  у Врању, који је донео Управни одбор Јавне установе- Народни универзитет  у Врању, број: 155  од 06.02.2017.године.</w:t>
      </w:r>
    </w:p>
    <w:p w:rsidR="00293DC0" w:rsidRDefault="00293DC0" w:rsidP="00CD2A9E">
      <w:pPr>
        <w:jc w:val="both"/>
      </w:pPr>
    </w:p>
    <w:p w:rsidR="00293DC0" w:rsidRDefault="00293DC0" w:rsidP="00CD2A9E">
      <w:pPr>
        <w:jc w:val="both"/>
      </w:pPr>
    </w:p>
    <w:p w:rsidR="00293DC0" w:rsidRDefault="00293DC0" w:rsidP="00CD2A9E">
      <w:pPr>
        <w:jc w:val="center"/>
        <w:rPr>
          <w:b/>
        </w:rPr>
      </w:pPr>
      <w:r>
        <w:rPr>
          <w:b/>
        </w:rPr>
        <w:t>Члан 2.</w:t>
      </w:r>
    </w:p>
    <w:p w:rsidR="00293DC0" w:rsidRDefault="00293DC0" w:rsidP="00CD2A9E">
      <w:pPr>
        <w:jc w:val="center"/>
        <w:rPr>
          <w:b/>
        </w:rPr>
      </w:pPr>
    </w:p>
    <w:p w:rsidR="00293DC0" w:rsidRDefault="00293DC0" w:rsidP="00CD2A9E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293DC0" w:rsidRDefault="00293DC0" w:rsidP="00CD2A9E">
      <w:pPr>
        <w:jc w:val="both"/>
      </w:pPr>
    </w:p>
    <w:p w:rsidR="00293DC0" w:rsidRDefault="00293DC0" w:rsidP="00CD2A9E">
      <w:pPr>
        <w:jc w:val="both"/>
      </w:pPr>
    </w:p>
    <w:p w:rsidR="00293DC0" w:rsidRDefault="00293DC0" w:rsidP="00CD2A9E">
      <w:pPr>
        <w:jc w:val="both"/>
      </w:pPr>
    </w:p>
    <w:p w:rsidR="00293DC0" w:rsidRDefault="00293DC0" w:rsidP="00CD2A9E">
      <w:pPr>
        <w:jc w:val="center"/>
        <w:rPr>
          <w:b/>
        </w:rPr>
      </w:pPr>
      <w:r>
        <w:rPr>
          <w:b/>
        </w:rPr>
        <w:t>СКУПШТИНА ГРАДА ВРАЊА</w:t>
      </w:r>
    </w:p>
    <w:p w:rsidR="00293DC0" w:rsidRPr="006566FC" w:rsidRDefault="00293DC0" w:rsidP="00CD2A9E">
      <w:pPr>
        <w:jc w:val="center"/>
        <w:rPr>
          <w:b/>
          <w:lang/>
        </w:rPr>
      </w:pPr>
      <w:r>
        <w:rPr>
          <w:b/>
        </w:rPr>
        <w:t>13.04.2017.године, број: 02-56/2017-10</w:t>
      </w:r>
    </w:p>
    <w:p w:rsidR="00293DC0" w:rsidRDefault="00293DC0" w:rsidP="00CD2A9E">
      <w:pPr>
        <w:jc w:val="center"/>
        <w:rPr>
          <w:b/>
        </w:rPr>
      </w:pPr>
    </w:p>
    <w:p w:rsidR="00293DC0" w:rsidRDefault="00293DC0" w:rsidP="00CD2A9E">
      <w:pPr>
        <w:jc w:val="center"/>
        <w:rPr>
          <w:b/>
        </w:rPr>
      </w:pPr>
    </w:p>
    <w:p w:rsidR="00293DC0" w:rsidRDefault="00293DC0" w:rsidP="00CD2A9E">
      <w:pPr>
        <w:jc w:val="center"/>
        <w:rPr>
          <w:b/>
        </w:rPr>
      </w:pPr>
      <w:r>
        <w:rPr>
          <w:b/>
        </w:rPr>
        <w:t xml:space="preserve">                        </w:t>
      </w:r>
    </w:p>
    <w:p w:rsidR="00293DC0" w:rsidRDefault="00293DC0" w:rsidP="00CD2A9E">
      <w:pPr>
        <w:jc w:val="center"/>
        <w:rPr>
          <w:b/>
        </w:rPr>
      </w:pPr>
    </w:p>
    <w:p w:rsidR="00293DC0" w:rsidRDefault="00293DC0" w:rsidP="00CD2A9E">
      <w:pPr>
        <w:jc w:val="center"/>
        <w:rPr>
          <w:b/>
        </w:rPr>
      </w:pPr>
    </w:p>
    <w:p w:rsidR="00293DC0" w:rsidRDefault="00293DC0" w:rsidP="00CD2A9E">
      <w:pPr>
        <w:jc w:val="center"/>
        <w:rPr>
          <w:b/>
        </w:rPr>
      </w:pPr>
    </w:p>
    <w:p w:rsidR="00293DC0" w:rsidRDefault="00293DC0" w:rsidP="00CD2A9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ПРЕДСЕДНИК СКУПШТИНЕ</w:t>
      </w:r>
    </w:p>
    <w:p w:rsidR="00293DC0" w:rsidRDefault="00293DC0" w:rsidP="00CD2A9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Дејан Тричковић, спец.двм,с.р.</w:t>
      </w:r>
    </w:p>
    <w:p w:rsidR="00293DC0" w:rsidRDefault="00293DC0" w:rsidP="00CD2A9E">
      <w:pPr>
        <w:jc w:val="both"/>
        <w:rPr>
          <w:b/>
        </w:rPr>
      </w:pPr>
    </w:p>
    <w:p w:rsidR="00293DC0" w:rsidRDefault="00293DC0" w:rsidP="00CD2A9E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СЕКРЕТАР СКУПШТИНЕ</w:t>
      </w:r>
    </w:p>
    <w:p w:rsidR="00293DC0" w:rsidRDefault="00293DC0" w:rsidP="00CD2A9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293DC0" w:rsidRDefault="00293DC0"/>
    <w:sectPr w:rsidR="00293DC0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A9E"/>
    <w:rsid w:val="00163799"/>
    <w:rsid w:val="0029298C"/>
    <w:rsid w:val="00293DC0"/>
    <w:rsid w:val="0045768A"/>
    <w:rsid w:val="004C69C6"/>
    <w:rsid w:val="005763B0"/>
    <w:rsid w:val="006566FC"/>
    <w:rsid w:val="00762C5E"/>
    <w:rsid w:val="00862CAB"/>
    <w:rsid w:val="00A84542"/>
    <w:rsid w:val="00CD2A9E"/>
    <w:rsid w:val="00EF3397"/>
    <w:rsid w:val="00F72258"/>
    <w:rsid w:val="00F95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9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163</TotalTime>
  <Pages>1</Pages>
  <Words>241</Words>
  <Characters>1374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4</cp:revision>
  <cp:lastPrinted>2017-04-18T11:13:00Z</cp:lastPrinted>
  <dcterms:created xsi:type="dcterms:W3CDTF">2017-04-07T10:35:00Z</dcterms:created>
  <dcterms:modified xsi:type="dcterms:W3CDTF">2017-04-18T11:17:00Z</dcterms:modified>
</cp:coreProperties>
</file>